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0CEDEEA9"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FA6593">
        <w:rPr>
          <w:rFonts w:ascii="Calibri" w:hAnsi="Calibri" w:cs="Calibri"/>
          <w:sz w:val="22"/>
          <w:szCs w:val="22"/>
        </w:rPr>
        <w:t>64</w:t>
      </w:r>
      <w:r w:rsidRPr="002B7C6C">
        <w:rPr>
          <w:rFonts w:ascii="Calibri" w:hAnsi="Calibri" w:cs="Calibri"/>
          <w:sz w:val="22"/>
          <w:szCs w:val="22"/>
        </w:rPr>
        <w:t>-</w:t>
      </w:r>
      <w:r w:rsidR="00807AA1" w:rsidRPr="00807AA1">
        <w:t xml:space="preserve"> </w:t>
      </w:r>
      <w:r w:rsidR="000D2208" w:rsidRPr="000D2208">
        <w:rPr>
          <w:rFonts w:ascii="Calibri" w:hAnsi="Calibri" w:cs="Calibri"/>
          <w:sz w:val="22"/>
          <w:szCs w:val="22"/>
        </w:rPr>
        <w:t>IDNO Connection Applications: Treatment of Existing Assets’</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06FB0867"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A220CD">
        <w:rPr>
          <w:rFonts w:ascii="Calibri" w:hAnsi="Calibri"/>
          <w:sz w:val="22"/>
          <w:szCs w:val="22"/>
        </w:rPr>
        <w:t>0</w:t>
      </w:r>
      <w:r w:rsidR="009E2F96">
        <w:rPr>
          <w:rFonts w:ascii="Calibri" w:hAnsi="Calibri"/>
          <w:sz w:val="22"/>
          <w:szCs w:val="22"/>
        </w:rPr>
        <w:t>8</w:t>
      </w:r>
      <w:r w:rsidR="00BD083F">
        <w:rPr>
          <w:rFonts w:ascii="Calibri" w:hAnsi="Calibri"/>
          <w:sz w:val="22"/>
          <w:szCs w:val="22"/>
        </w:rPr>
        <w:t xml:space="preserve"> </w:t>
      </w:r>
      <w:r w:rsidR="002864CA">
        <w:rPr>
          <w:rFonts w:ascii="Calibri" w:hAnsi="Calibri"/>
          <w:sz w:val="22"/>
          <w:szCs w:val="22"/>
        </w:rPr>
        <w:t>September</w:t>
      </w:r>
      <w:r w:rsidR="00131E11">
        <w:rPr>
          <w:rFonts w:ascii="Calibri" w:hAnsi="Calibri"/>
          <w:sz w:val="22"/>
          <w:szCs w:val="22"/>
        </w:rPr>
        <w:t xml:space="preserve"> </w:t>
      </w:r>
      <w:r w:rsidR="004D6571" w:rsidRPr="004D6571">
        <w:rPr>
          <w:rFonts w:ascii="Calibri" w:hAnsi="Calibri"/>
          <w:sz w:val="22"/>
          <w:szCs w:val="22"/>
        </w:rPr>
        <w:t>202</w:t>
      </w:r>
      <w:r w:rsidR="00CA4C97">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11A017E9" w14:textId="5C567177" w:rsidR="00C7781A" w:rsidRDefault="00C7781A" w:rsidP="00C7781A">
            <w:pPr>
              <w:pStyle w:val="Question"/>
            </w:pPr>
            <w:r>
              <w:t xml:space="preserve">How many times have you </w:t>
            </w:r>
            <w:proofErr w:type="gramStart"/>
            <w:r>
              <w:t>submitted an application</w:t>
            </w:r>
            <w:proofErr w:type="gramEnd"/>
            <w:r>
              <w:t xml:space="preserve"> for additional capacity at the exit point with a DNO? Please categorise these into either application -</w:t>
            </w:r>
          </w:p>
          <w:p w14:paraId="45C2064F" w14:textId="77777777" w:rsidR="00C7781A" w:rsidRDefault="00C7781A" w:rsidP="00E129D9">
            <w:pPr>
              <w:pStyle w:val="Question"/>
              <w:numPr>
                <w:ilvl w:val="0"/>
                <w:numId w:val="26"/>
              </w:numPr>
            </w:pPr>
            <w:r>
              <w:t>to increase the number of entry/exit points on the IDNO network, or</w:t>
            </w:r>
          </w:p>
          <w:p w14:paraId="3F78D52C" w14:textId="77777777" w:rsidR="00C7781A" w:rsidRDefault="00C7781A" w:rsidP="00E129D9">
            <w:pPr>
              <w:pStyle w:val="Question"/>
              <w:numPr>
                <w:ilvl w:val="0"/>
                <w:numId w:val="26"/>
              </w:numPr>
            </w:pPr>
            <w:r>
              <w:t>an increase of capacity for a specific entry/exit point.</w:t>
            </w:r>
          </w:p>
          <w:p w14:paraId="4C1790F2" w14:textId="071FD51E" w:rsidR="00A24745" w:rsidRPr="004F1F52" w:rsidRDefault="00F0527B" w:rsidP="00C7781A">
            <w:pPr>
              <w:pStyle w:val="Question"/>
              <w:numPr>
                <w:ilvl w:val="0"/>
                <w:numId w:val="0"/>
              </w:numPr>
              <w:ind w:left="567"/>
            </w:pPr>
            <w:r>
              <w:t xml:space="preserve">Please complete </w:t>
            </w:r>
            <w:r w:rsidRPr="00F0527B">
              <w:t>Section 1 of Attachment 2</w:t>
            </w:r>
            <w:r>
              <w:t xml:space="preserve"> to answer this question.</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0FD46205" w14:textId="2416093B" w:rsidR="00A306DE" w:rsidRPr="000A2737" w:rsidRDefault="00A306DE" w:rsidP="00A306DE">
            <w:pPr>
              <w:pStyle w:val="Question"/>
            </w:pPr>
            <w:r w:rsidRPr="000A2737">
              <w:t>From the numbers gathered from Q1, for each category, how many of these</w:t>
            </w:r>
            <w:r>
              <w:t xml:space="preserve"> already</w:t>
            </w:r>
            <w:r w:rsidRPr="000A2737">
              <w:t xml:space="preserve"> had more than one entry/exit point connected to the IDNO network?</w:t>
            </w:r>
          </w:p>
          <w:p w14:paraId="6B10E14F" w14:textId="40DF8B1C" w:rsidR="00A24745" w:rsidRPr="005319BC" w:rsidRDefault="00A306DE" w:rsidP="00A306DE">
            <w:pPr>
              <w:pStyle w:val="Question"/>
              <w:numPr>
                <w:ilvl w:val="0"/>
                <w:numId w:val="0"/>
              </w:numPr>
              <w:ind w:left="567"/>
            </w:pPr>
            <w:r>
              <w:t xml:space="preserve">Please complete </w:t>
            </w:r>
            <w:r w:rsidRPr="00F0527B">
              <w:t>Section 1 of Attachment 2</w:t>
            </w:r>
            <w:r>
              <w:t xml:space="preserve"> to answer this question.</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69947766" w14:textId="7684E2E6" w:rsidR="00BC1379" w:rsidRDefault="00C075DC" w:rsidP="005319BC">
            <w:pPr>
              <w:pStyle w:val="Question"/>
            </w:pPr>
            <w:r w:rsidRPr="000A2737">
              <w:t>From the number gathered from Q2, for each category, how many of these applications required upgrade to the DNO network</w:t>
            </w:r>
            <w:r>
              <w:t>?</w:t>
            </w:r>
          </w:p>
          <w:p w14:paraId="258B5457" w14:textId="5A0CEA93" w:rsidR="00C075DC" w:rsidRPr="00C075DC" w:rsidRDefault="004904C7" w:rsidP="004904C7">
            <w:pPr>
              <w:pStyle w:val="Question"/>
              <w:numPr>
                <w:ilvl w:val="0"/>
                <w:numId w:val="0"/>
              </w:numPr>
              <w:ind w:left="567"/>
            </w:pPr>
            <w:r w:rsidRPr="004904C7">
              <w:t>Please complete Section 1 of Attachment 2 to answer this question.</w:t>
            </w:r>
          </w:p>
        </w:tc>
      </w:tr>
      <w:tr w:rsidR="00BC1379" w14:paraId="602ACA56" w14:textId="77777777" w:rsidTr="006E00FE">
        <w:sdt>
          <w:sdtPr>
            <w:tag w:val="dcusa_response2"/>
            <w:id w:val="1106308938"/>
            <w:placeholder>
              <w:docPart w:val="A0C9DFFACEF74664AFBAFD7A3EA2381E"/>
            </w:placeholder>
            <w:showingPlcHdr/>
          </w:sdtPr>
          <w:sdtEnd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207724E" w14:textId="4C6A266F" w:rsidR="00053CF8" w:rsidRDefault="0075413F" w:rsidP="005319BC">
            <w:pPr>
              <w:pStyle w:val="Question"/>
            </w:pPr>
            <w:r w:rsidRPr="000A2737">
              <w:lastRenderedPageBreak/>
              <w:t>From the number gathered from Q</w:t>
            </w:r>
            <w:r>
              <w:t>3</w:t>
            </w:r>
            <w:r w:rsidRPr="000A2737">
              <w:t xml:space="preserve">, </w:t>
            </w:r>
            <w:r>
              <w:t>how</w:t>
            </w:r>
            <w:r w:rsidRPr="000A2737">
              <w:t xml:space="preserve"> many</w:t>
            </w:r>
            <w:r>
              <w:t xml:space="preserve"> of these</w:t>
            </w:r>
            <w:r w:rsidRPr="000A2737">
              <w:t xml:space="preserve"> were you charged for </w:t>
            </w:r>
            <w:r>
              <w:t>the</w:t>
            </w:r>
            <w:r w:rsidRPr="000A2737">
              <w:t xml:space="preserve"> upgrade works?</w:t>
            </w:r>
          </w:p>
          <w:p w14:paraId="2CF7D666" w14:textId="42B8C86B" w:rsidR="0075413F" w:rsidRPr="0075413F" w:rsidRDefault="0075413F" w:rsidP="0075413F">
            <w:pPr>
              <w:pStyle w:val="Question"/>
              <w:numPr>
                <w:ilvl w:val="0"/>
                <w:numId w:val="0"/>
              </w:numPr>
              <w:ind w:left="567"/>
            </w:pPr>
            <w:r w:rsidRPr="004904C7">
              <w:t>Please complete Section 1 of Attachment 2 to answer this question.</w:t>
            </w:r>
          </w:p>
        </w:tc>
      </w:tr>
      <w:tr w:rsidR="00053CF8" w14:paraId="48EE88FF" w14:textId="77777777" w:rsidTr="00053CF8">
        <w:sdt>
          <w:sdtPr>
            <w:tag w:val="dcusa_response2"/>
            <w:id w:val="319164678"/>
            <w:placeholder>
              <w:docPart w:val="C4127ADB296A49B1A10DCF0B02B82AC4"/>
            </w:placeholder>
            <w:showingPlcHdr/>
          </w:sdtPr>
          <w:sdtEnd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4F7CB11" w14:textId="0B5DAD08" w:rsidR="00F31794" w:rsidRDefault="00F31794" w:rsidP="00F31794">
            <w:pPr>
              <w:pStyle w:val="Question"/>
            </w:pPr>
            <w:r w:rsidRPr="000A2737">
              <w:t> From the instances identified from Q</w:t>
            </w:r>
            <w:r>
              <w:t>4</w:t>
            </w:r>
            <w:r w:rsidRPr="000A2737">
              <w:t>, could you provide the DNO names and application/enquiry references</w:t>
            </w:r>
            <w:r>
              <w:t xml:space="preserve"> and status</w:t>
            </w:r>
            <w:r w:rsidRPr="000A2737">
              <w:t xml:space="preserve">, as stipulated on the relevant BCA?  </w:t>
            </w:r>
          </w:p>
          <w:p w14:paraId="39B67561" w14:textId="4C9C5691" w:rsidR="00CB3780" w:rsidRPr="005319BC" w:rsidRDefault="00F31794" w:rsidP="00F31794">
            <w:pPr>
              <w:pStyle w:val="Question"/>
              <w:numPr>
                <w:ilvl w:val="0"/>
                <w:numId w:val="0"/>
              </w:numPr>
              <w:ind w:left="567"/>
            </w:pPr>
            <w:r w:rsidRPr="004904C7">
              <w:t xml:space="preserve">Please complete Section </w:t>
            </w:r>
            <w:r>
              <w:t>2</w:t>
            </w:r>
            <w:r w:rsidRPr="004904C7">
              <w:t xml:space="preserve"> of Attachment 2 to answer this question.</w:t>
            </w:r>
          </w:p>
        </w:tc>
      </w:tr>
      <w:tr w:rsidR="00CB3780" w14:paraId="5B501C7A" w14:textId="77777777" w:rsidTr="00CB3780">
        <w:sdt>
          <w:sdtPr>
            <w:tag w:val="dcusa_response2"/>
            <w:id w:val="-1821418024"/>
            <w:placeholder>
              <w:docPart w:val="74B2590460E241568673C295F4ACC532"/>
            </w:placeholder>
            <w:showingPlcHdr/>
          </w:sdtPr>
          <w:sdtEnd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DF79E98" w14:textId="77777777" w:rsidR="00E129D9" w:rsidRDefault="00E129D9" w:rsidP="00E129D9">
            <w:pPr>
              <w:pStyle w:val="Question"/>
            </w:pPr>
            <w:r w:rsidRPr="000A2737">
              <w:t>Do you have any additional comments relating to this RFI?</w:t>
            </w:r>
          </w:p>
          <w:p w14:paraId="230E54A4" w14:textId="0AAA2686" w:rsidR="00650CBE" w:rsidRDefault="00E129D9" w:rsidP="00E129D9">
            <w:pPr>
              <w:pStyle w:val="Question"/>
              <w:numPr>
                <w:ilvl w:val="0"/>
                <w:numId w:val="0"/>
              </w:numPr>
              <w:ind w:left="567"/>
            </w:pPr>
            <w:r w:rsidRPr="004904C7">
              <w:t xml:space="preserve">Please complete Section </w:t>
            </w:r>
            <w:r w:rsidR="00337707">
              <w:t>3</w:t>
            </w:r>
            <w:r w:rsidRPr="004904C7">
              <w:t xml:space="preserve"> of Attachment 2 to answer this question.</w:t>
            </w:r>
          </w:p>
        </w:tc>
      </w:tr>
      <w:tr w:rsidR="00650CBE" w14:paraId="2E8ECB02" w14:textId="77777777" w:rsidTr="0067408E">
        <w:sdt>
          <w:sdtPr>
            <w:tag w:val="dcusa_response2"/>
            <w:id w:val="1350988492"/>
            <w:placeholder>
              <w:docPart w:val="5C99EF9C76C14E8ABF9E74758560C615"/>
            </w:placeholder>
            <w:showingPlcHdr/>
          </w:sdtPr>
          <w:sdtEnd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p w14:paraId="004C50BC" w14:textId="77777777" w:rsidR="00650CBE" w:rsidRDefault="00650CBE" w:rsidP="0023069B">
      <w:pPr>
        <w:pStyle w:val="BodyText"/>
        <w:rPr>
          <w:rFonts w:ascii="Calibri" w:hAnsi="Calibri"/>
          <w:sz w:val="22"/>
          <w:szCs w:val="22"/>
        </w:rPr>
      </w:pPr>
    </w:p>
    <w:p w14:paraId="411959D5" w14:textId="77777777" w:rsidR="008E464D" w:rsidRDefault="008E464D" w:rsidP="0023069B">
      <w:pPr>
        <w:pStyle w:val="BodyText"/>
        <w:rPr>
          <w:rFonts w:ascii="Calibri" w:hAnsi="Calibri"/>
          <w:sz w:val="22"/>
          <w:szCs w:val="22"/>
        </w:rPr>
      </w:pPr>
    </w:p>
    <w:p w14:paraId="619A9DAB" w14:textId="77777777" w:rsidR="008E464D" w:rsidRDefault="008E464D" w:rsidP="0023069B">
      <w:pPr>
        <w:pStyle w:val="BodyText"/>
        <w:rPr>
          <w:rFonts w:ascii="Calibri" w:hAnsi="Calibri"/>
          <w:sz w:val="22"/>
          <w:szCs w:val="22"/>
        </w:rPr>
      </w:pPr>
    </w:p>
    <w:sectPr w:rsidR="008E464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C759B" w14:textId="77777777" w:rsidR="00AC5FA3" w:rsidRDefault="00AC5FA3" w:rsidP="00FD00A2">
      <w:r>
        <w:separator/>
      </w:r>
    </w:p>
  </w:endnote>
  <w:endnote w:type="continuationSeparator" w:id="0">
    <w:p w14:paraId="26933BB3" w14:textId="77777777" w:rsidR="00AC5FA3" w:rsidRDefault="00AC5FA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C4908" w14:textId="77777777" w:rsidR="00AC5FA3" w:rsidRDefault="00AC5FA3" w:rsidP="00FD00A2">
      <w:r>
        <w:separator/>
      </w:r>
    </w:p>
  </w:footnote>
  <w:footnote w:type="continuationSeparator" w:id="0">
    <w:p w14:paraId="5A4116C2" w14:textId="77777777" w:rsidR="00AC5FA3" w:rsidRDefault="00AC5FA3"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3F42082C" w:rsidR="00FD00A2" w:rsidRPr="00FB3F3A" w:rsidRDefault="001F2288">
    <w:pPr>
      <w:pStyle w:val="Header"/>
      <w:rPr>
        <w:rFonts w:ascii="Calibri" w:hAnsi="Calibri"/>
      </w:rPr>
    </w:pPr>
    <w:r w:rsidRPr="00FB3F3A">
      <w:rPr>
        <w:rFonts w:ascii="Calibri" w:hAnsi="Calibri"/>
      </w:rPr>
      <w:t xml:space="preserve">DCUSA </w:t>
    </w:r>
    <w:r w:rsidR="00BA7FFA">
      <w:rPr>
        <w:rFonts w:ascii="Calibri" w:hAnsi="Calibri"/>
      </w:rPr>
      <w:t>Request for Information</w:t>
    </w:r>
    <w:r w:rsidR="00FD00A2" w:rsidRPr="00FB3F3A">
      <w:rPr>
        <w:rFonts w:ascii="Calibri" w:hAnsi="Calibri"/>
      </w:rPr>
      <w:tab/>
    </w:r>
    <w:r w:rsidR="002627D6">
      <w:rPr>
        <w:rFonts w:ascii="Calibri" w:hAnsi="Calibri"/>
      </w:rPr>
      <w:t xml:space="preserve">DCP </w:t>
    </w:r>
    <w:r w:rsidR="00BA7FFA">
      <w:rPr>
        <w:rFonts w:ascii="Calibri" w:hAnsi="Calibri"/>
      </w:rPr>
      <w:t>4</w:t>
    </w:r>
    <w:r w:rsidR="00FA6593">
      <w:rPr>
        <w:rFonts w:ascii="Calibri" w:hAnsi="Calibri"/>
      </w:rPr>
      <w:t>64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8562923"/>
    <w:multiLevelType w:val="hybridMultilevel"/>
    <w:tmpl w:val="981E523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83E6642"/>
    <w:multiLevelType w:val="hybridMultilevel"/>
    <w:tmpl w:val="83D29184"/>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1"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55D7EBB"/>
    <w:multiLevelType w:val="hybridMultilevel"/>
    <w:tmpl w:val="DD105F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2082632113">
    <w:abstractNumId w:val="13"/>
  </w:num>
  <w:num w:numId="2" w16cid:durableId="1976443881">
    <w:abstractNumId w:val="5"/>
  </w:num>
  <w:num w:numId="3" w16cid:durableId="2020816508">
    <w:abstractNumId w:val="13"/>
  </w:num>
  <w:num w:numId="4" w16cid:durableId="2129930717">
    <w:abstractNumId w:val="3"/>
  </w:num>
  <w:num w:numId="5" w16cid:durableId="1109009051">
    <w:abstractNumId w:val="13"/>
  </w:num>
  <w:num w:numId="6" w16cid:durableId="1349914420">
    <w:abstractNumId w:val="2"/>
  </w:num>
  <w:num w:numId="7" w16cid:durableId="39596718">
    <w:abstractNumId w:val="13"/>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9"/>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2"/>
  </w:num>
  <w:num w:numId="20" w16cid:durableId="299843122">
    <w:abstractNumId w:val="11"/>
  </w:num>
  <w:num w:numId="21" w16cid:durableId="1608000119">
    <w:abstractNumId w:val="8"/>
  </w:num>
  <w:num w:numId="22" w16cid:durableId="1818915221">
    <w:abstractNumId w:val="10"/>
  </w:num>
  <w:num w:numId="23" w16cid:durableId="863833086">
    <w:abstractNumId w:val="6"/>
  </w:num>
  <w:num w:numId="24" w16cid:durableId="951326548">
    <w:abstractNumId w:val="6"/>
  </w:num>
  <w:num w:numId="25" w16cid:durableId="733431808">
    <w:abstractNumId w:val="6"/>
  </w:num>
  <w:num w:numId="26" w16cid:durableId="14562945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D2208"/>
    <w:rsid w:val="000E093A"/>
    <w:rsid w:val="000E4352"/>
    <w:rsid w:val="000E5BE0"/>
    <w:rsid w:val="000E7F8D"/>
    <w:rsid w:val="00107043"/>
    <w:rsid w:val="00131E11"/>
    <w:rsid w:val="00134AF7"/>
    <w:rsid w:val="0016250F"/>
    <w:rsid w:val="0017643B"/>
    <w:rsid w:val="001852AA"/>
    <w:rsid w:val="00193FE5"/>
    <w:rsid w:val="001A43B1"/>
    <w:rsid w:val="001A50B6"/>
    <w:rsid w:val="001B7E02"/>
    <w:rsid w:val="001E03C5"/>
    <w:rsid w:val="001F2288"/>
    <w:rsid w:val="00207615"/>
    <w:rsid w:val="00216063"/>
    <w:rsid w:val="0021646F"/>
    <w:rsid w:val="00223DF1"/>
    <w:rsid w:val="00224666"/>
    <w:rsid w:val="002268B8"/>
    <w:rsid w:val="0023069B"/>
    <w:rsid w:val="002627D6"/>
    <w:rsid w:val="002666CE"/>
    <w:rsid w:val="00274D51"/>
    <w:rsid w:val="002864CA"/>
    <w:rsid w:val="00286C26"/>
    <w:rsid w:val="00292EF4"/>
    <w:rsid w:val="002B61A0"/>
    <w:rsid w:val="002C24F0"/>
    <w:rsid w:val="003046B3"/>
    <w:rsid w:val="0031153A"/>
    <w:rsid w:val="0031278B"/>
    <w:rsid w:val="00315909"/>
    <w:rsid w:val="00316A12"/>
    <w:rsid w:val="00335326"/>
    <w:rsid w:val="0033732C"/>
    <w:rsid w:val="00337707"/>
    <w:rsid w:val="00355B93"/>
    <w:rsid w:val="003A64EF"/>
    <w:rsid w:val="003D5FCA"/>
    <w:rsid w:val="004012BD"/>
    <w:rsid w:val="0040580C"/>
    <w:rsid w:val="00410907"/>
    <w:rsid w:val="00421DAC"/>
    <w:rsid w:val="004265E6"/>
    <w:rsid w:val="00471BA1"/>
    <w:rsid w:val="004904C7"/>
    <w:rsid w:val="004D6571"/>
    <w:rsid w:val="004E13AE"/>
    <w:rsid w:val="004F1F52"/>
    <w:rsid w:val="004F2FDB"/>
    <w:rsid w:val="0051226B"/>
    <w:rsid w:val="00521567"/>
    <w:rsid w:val="005319BC"/>
    <w:rsid w:val="0053310E"/>
    <w:rsid w:val="00554409"/>
    <w:rsid w:val="005711CC"/>
    <w:rsid w:val="005B1880"/>
    <w:rsid w:val="005E79A2"/>
    <w:rsid w:val="005F64FC"/>
    <w:rsid w:val="00640355"/>
    <w:rsid w:val="00640FF7"/>
    <w:rsid w:val="00650C93"/>
    <w:rsid w:val="00650CBE"/>
    <w:rsid w:val="00654C8B"/>
    <w:rsid w:val="00661185"/>
    <w:rsid w:val="006742DD"/>
    <w:rsid w:val="00682E90"/>
    <w:rsid w:val="006861F3"/>
    <w:rsid w:val="0068743F"/>
    <w:rsid w:val="006A6FAA"/>
    <w:rsid w:val="006D0A0B"/>
    <w:rsid w:val="006D305C"/>
    <w:rsid w:val="006F21AA"/>
    <w:rsid w:val="006F2D9B"/>
    <w:rsid w:val="0070430C"/>
    <w:rsid w:val="00711B18"/>
    <w:rsid w:val="00723ADF"/>
    <w:rsid w:val="00727330"/>
    <w:rsid w:val="00730ED7"/>
    <w:rsid w:val="0073379B"/>
    <w:rsid w:val="00735080"/>
    <w:rsid w:val="007361B2"/>
    <w:rsid w:val="00746656"/>
    <w:rsid w:val="0075413F"/>
    <w:rsid w:val="00754A3D"/>
    <w:rsid w:val="0075624B"/>
    <w:rsid w:val="007631AA"/>
    <w:rsid w:val="0076726D"/>
    <w:rsid w:val="007816BB"/>
    <w:rsid w:val="0079775D"/>
    <w:rsid w:val="007B32CC"/>
    <w:rsid w:val="007D46BF"/>
    <w:rsid w:val="007E1C02"/>
    <w:rsid w:val="00807AA1"/>
    <w:rsid w:val="00837D3D"/>
    <w:rsid w:val="008630F7"/>
    <w:rsid w:val="0087012C"/>
    <w:rsid w:val="00884177"/>
    <w:rsid w:val="00896D82"/>
    <w:rsid w:val="008B2BD5"/>
    <w:rsid w:val="008D01AD"/>
    <w:rsid w:val="008E464D"/>
    <w:rsid w:val="008F22A5"/>
    <w:rsid w:val="008F5047"/>
    <w:rsid w:val="00900A70"/>
    <w:rsid w:val="00904800"/>
    <w:rsid w:val="00907550"/>
    <w:rsid w:val="009152D7"/>
    <w:rsid w:val="00963A66"/>
    <w:rsid w:val="00994CC8"/>
    <w:rsid w:val="009976A3"/>
    <w:rsid w:val="009A25C8"/>
    <w:rsid w:val="009A3EA3"/>
    <w:rsid w:val="009B02DB"/>
    <w:rsid w:val="009B50D7"/>
    <w:rsid w:val="009D4D7B"/>
    <w:rsid w:val="009E258C"/>
    <w:rsid w:val="009E2F96"/>
    <w:rsid w:val="009F1AFC"/>
    <w:rsid w:val="00A14546"/>
    <w:rsid w:val="00A147DA"/>
    <w:rsid w:val="00A220CD"/>
    <w:rsid w:val="00A24745"/>
    <w:rsid w:val="00A306DE"/>
    <w:rsid w:val="00A57EE3"/>
    <w:rsid w:val="00A817E9"/>
    <w:rsid w:val="00A823C1"/>
    <w:rsid w:val="00A828F0"/>
    <w:rsid w:val="00A93B3F"/>
    <w:rsid w:val="00AC5FA3"/>
    <w:rsid w:val="00AC6DB4"/>
    <w:rsid w:val="00AD1FEE"/>
    <w:rsid w:val="00AE5850"/>
    <w:rsid w:val="00B10C7A"/>
    <w:rsid w:val="00B14ED8"/>
    <w:rsid w:val="00B1784A"/>
    <w:rsid w:val="00B41724"/>
    <w:rsid w:val="00B42F5F"/>
    <w:rsid w:val="00B915CE"/>
    <w:rsid w:val="00BA7FFA"/>
    <w:rsid w:val="00BB46FD"/>
    <w:rsid w:val="00BC1379"/>
    <w:rsid w:val="00BD083F"/>
    <w:rsid w:val="00BE3433"/>
    <w:rsid w:val="00BF5358"/>
    <w:rsid w:val="00C01797"/>
    <w:rsid w:val="00C075DC"/>
    <w:rsid w:val="00C175A3"/>
    <w:rsid w:val="00C22DD1"/>
    <w:rsid w:val="00C261EB"/>
    <w:rsid w:val="00C36FDD"/>
    <w:rsid w:val="00C73EA1"/>
    <w:rsid w:val="00C7781A"/>
    <w:rsid w:val="00C8282E"/>
    <w:rsid w:val="00C83505"/>
    <w:rsid w:val="00C8482C"/>
    <w:rsid w:val="00C87CE5"/>
    <w:rsid w:val="00C9313E"/>
    <w:rsid w:val="00CA4C97"/>
    <w:rsid w:val="00CB3780"/>
    <w:rsid w:val="00CC26DD"/>
    <w:rsid w:val="00CE497A"/>
    <w:rsid w:val="00D12A6B"/>
    <w:rsid w:val="00D178FD"/>
    <w:rsid w:val="00D21B11"/>
    <w:rsid w:val="00D36281"/>
    <w:rsid w:val="00D455F3"/>
    <w:rsid w:val="00D546B2"/>
    <w:rsid w:val="00D80D09"/>
    <w:rsid w:val="00D92AD1"/>
    <w:rsid w:val="00DA3CA7"/>
    <w:rsid w:val="00DB3EF9"/>
    <w:rsid w:val="00E002A6"/>
    <w:rsid w:val="00E129D9"/>
    <w:rsid w:val="00E179EB"/>
    <w:rsid w:val="00E33FFC"/>
    <w:rsid w:val="00E36481"/>
    <w:rsid w:val="00E447B8"/>
    <w:rsid w:val="00E45269"/>
    <w:rsid w:val="00E52B84"/>
    <w:rsid w:val="00E52D42"/>
    <w:rsid w:val="00E601AB"/>
    <w:rsid w:val="00E968FB"/>
    <w:rsid w:val="00ED1F8A"/>
    <w:rsid w:val="00ED3605"/>
    <w:rsid w:val="00EE2CEA"/>
    <w:rsid w:val="00F0527B"/>
    <w:rsid w:val="00F10163"/>
    <w:rsid w:val="00F31794"/>
    <w:rsid w:val="00F46E31"/>
    <w:rsid w:val="00FA6593"/>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link w:val="ListParagraphChar"/>
    <w:uiPriority w:val="34"/>
    <w:qFormat/>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 w:type="character" w:customStyle="1" w:styleId="ListParagraphChar">
    <w:name w:val="List Paragraph Char"/>
    <w:link w:val="ListParagraph"/>
    <w:uiPriority w:val="34"/>
    <w:locked/>
    <w:rsid w:val="00C9313E"/>
    <w:rPr>
      <w:rFonts w:ascii="Verdana" w:hAnsi="Verdana"/>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B74B8"/>
    <w:rsid w:val="00123821"/>
    <w:rsid w:val="001852AA"/>
    <w:rsid w:val="00193FE5"/>
    <w:rsid w:val="001B7E02"/>
    <w:rsid w:val="00255506"/>
    <w:rsid w:val="002D47AC"/>
    <w:rsid w:val="00305347"/>
    <w:rsid w:val="004265E6"/>
    <w:rsid w:val="00432F57"/>
    <w:rsid w:val="0043753B"/>
    <w:rsid w:val="004F1607"/>
    <w:rsid w:val="00592F4B"/>
    <w:rsid w:val="005A3AED"/>
    <w:rsid w:val="005B1880"/>
    <w:rsid w:val="005B33EA"/>
    <w:rsid w:val="0067423C"/>
    <w:rsid w:val="006D0A0B"/>
    <w:rsid w:val="008A2DF1"/>
    <w:rsid w:val="00904800"/>
    <w:rsid w:val="0096452C"/>
    <w:rsid w:val="00972D31"/>
    <w:rsid w:val="00981B1E"/>
    <w:rsid w:val="00AC7AD9"/>
    <w:rsid w:val="00B50D79"/>
    <w:rsid w:val="00BA6B9B"/>
    <w:rsid w:val="00BB07D1"/>
    <w:rsid w:val="00C64446"/>
    <w:rsid w:val="00C8647B"/>
    <w:rsid w:val="00D26AA1"/>
    <w:rsid w:val="00D84B32"/>
    <w:rsid w:val="00DD3044"/>
    <w:rsid w:val="00E20205"/>
    <w:rsid w:val="00E76010"/>
    <w:rsid w:val="00ED3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1B1E"/>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2</Pages>
  <Words>308</Words>
  <Characters>1586</Characters>
  <Application>Microsoft Office Word</Application>
  <DocSecurity>0</DocSecurity>
  <Lines>39</Lines>
  <Paragraphs>21</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2026-08-10T14:42:00Z</dcterms:created>
  <dcterms:modified xsi:type="dcterms:W3CDTF">2026-08-10T14:42:00Z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